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32194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631BB29" wp14:editId="601744E6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AC29B6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1708150" y="2162174"/>
                            <a:ext cx="7068707" cy="1984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101362" w14:textId="367CE59E" w:rsidR="00031A31" w:rsidRPr="002771A2" w:rsidRDefault="00B72F77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B72F77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تحليل البيانات باستخدام الذكاء الاصطناعي المستوى الأساسي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1BB29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2CAC29B6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17081;top:21621;width:70687;height:19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D101362" w14:textId="367CE59E" w:rsidR="00031A31" w:rsidRPr="002771A2" w:rsidRDefault="00B72F77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B72F77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تحليل البيانات باستخدام الذكاء الاصطناعي المستوى الأساسي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27BE835" w14:textId="77777777" w:rsidR="00F53D08" w:rsidRPr="00F53D08" w:rsidRDefault="00F53D08" w:rsidP="00F53D08">
      <w:pPr>
        <w:rPr>
          <w:rtl/>
        </w:rPr>
      </w:pPr>
    </w:p>
    <w:p w14:paraId="568810FE" w14:textId="77777777" w:rsidR="00F53D08" w:rsidRPr="00F53D08" w:rsidRDefault="00F53D08" w:rsidP="00F53D08">
      <w:pPr>
        <w:rPr>
          <w:rtl/>
        </w:rPr>
      </w:pPr>
    </w:p>
    <w:p w14:paraId="3D00D503" w14:textId="77777777" w:rsidR="00F53D08" w:rsidRPr="00F53D08" w:rsidRDefault="00F53D08" w:rsidP="00F53D08">
      <w:pPr>
        <w:rPr>
          <w:rtl/>
        </w:rPr>
      </w:pPr>
    </w:p>
    <w:p w14:paraId="63F8ADC7" w14:textId="77777777" w:rsidR="00F53D08" w:rsidRPr="00F53D08" w:rsidRDefault="00F53D08" w:rsidP="00F53D08">
      <w:pPr>
        <w:rPr>
          <w:rtl/>
        </w:rPr>
      </w:pPr>
    </w:p>
    <w:p w14:paraId="562F9564" w14:textId="77777777" w:rsidR="00F53D08" w:rsidRPr="00F53D08" w:rsidRDefault="00F53D08" w:rsidP="00F53D08">
      <w:pPr>
        <w:rPr>
          <w:rtl/>
        </w:rPr>
      </w:pPr>
    </w:p>
    <w:p w14:paraId="7A82FEF5" w14:textId="77777777" w:rsidR="00F53D08" w:rsidRPr="00F53D08" w:rsidRDefault="00F53D08" w:rsidP="00F53D08">
      <w:pPr>
        <w:rPr>
          <w:rtl/>
        </w:rPr>
      </w:pPr>
    </w:p>
    <w:p w14:paraId="0E7BF0D9" w14:textId="77777777" w:rsidR="00F53D08" w:rsidRPr="00F53D08" w:rsidRDefault="00F53D08" w:rsidP="00F53D08">
      <w:pPr>
        <w:rPr>
          <w:rtl/>
        </w:rPr>
      </w:pPr>
    </w:p>
    <w:p w14:paraId="43D3616A" w14:textId="3CBC6D5B" w:rsidR="00F53D08" w:rsidRPr="00F53D08" w:rsidRDefault="00B72F77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23BC1BD2" wp14:editId="491D59DF">
            <wp:simplePos x="0" y="0"/>
            <wp:positionH relativeFrom="page">
              <wp:align>left</wp:align>
            </wp:positionH>
            <wp:positionV relativeFrom="paragraph">
              <wp:posOffset>3342640</wp:posOffset>
            </wp:positionV>
            <wp:extent cx="7809737" cy="4222750"/>
            <wp:effectExtent l="0" t="0" r="1270" b="635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9737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4CFC45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3B454FD" wp14:editId="482D4AF9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0CA1FCDD" wp14:editId="3D6E6BEC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D0369D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A1FCDD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73D0369D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776B7F5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507C2A7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02F1B12" wp14:editId="3A2E4F51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DA59EBC" wp14:editId="75C750A2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4676DA3F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A6D5BD9" wp14:editId="28CBE7F7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589F7EBF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79CE59BF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56D60478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7C55F7F5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091670B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3CEEAF9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2BD2F38C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15F847DC" w14:textId="77777777" w:rsidTr="00031A31">
        <w:tc>
          <w:tcPr>
            <w:tcW w:w="714" w:type="pct"/>
            <w:shd w:val="clear" w:color="auto" w:fill="auto"/>
            <w:vAlign w:val="center"/>
          </w:tcPr>
          <w:p w14:paraId="6B765BC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36AC3950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081F7F5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3B64045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0706729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1D67CD0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3232214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834359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6C3B009" w14:textId="77777777" w:rsidTr="00031A31">
        <w:tc>
          <w:tcPr>
            <w:tcW w:w="714" w:type="pct"/>
            <w:shd w:val="clear" w:color="auto" w:fill="auto"/>
            <w:vAlign w:val="center"/>
          </w:tcPr>
          <w:p w14:paraId="70E97545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4744DAAB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37859CA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1BD8686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582ACD5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7D13DE0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7E3A0D4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141B7EE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DE073B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0E2A1251" w14:textId="77777777" w:rsidTr="00031A31">
        <w:tc>
          <w:tcPr>
            <w:tcW w:w="714" w:type="pct"/>
            <w:shd w:val="clear" w:color="auto" w:fill="auto"/>
            <w:vAlign w:val="center"/>
          </w:tcPr>
          <w:p w14:paraId="3C45159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415B521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676A558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756066A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0E4ECE2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0046FAD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3E11FA0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52B2866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5DC440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7F0D5E20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1FDD3183" w14:textId="77777777" w:rsidTr="00031A31">
        <w:tc>
          <w:tcPr>
            <w:tcW w:w="714" w:type="pct"/>
            <w:shd w:val="clear" w:color="auto" w:fill="auto"/>
            <w:vAlign w:val="center"/>
          </w:tcPr>
          <w:p w14:paraId="3EE0F460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570BDF5D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7D84E07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6DA4A58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606EF39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1B84206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36DBF7D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2FC0E16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15951460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133B716F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6A7B588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190055DD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3CEACDC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6E665D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74021D3F" w14:textId="77777777" w:rsidTr="00031A31">
        <w:tc>
          <w:tcPr>
            <w:tcW w:w="714" w:type="pct"/>
            <w:shd w:val="clear" w:color="auto" w:fill="auto"/>
            <w:vAlign w:val="center"/>
          </w:tcPr>
          <w:p w14:paraId="03C12A9D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248C691B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39A900C2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238EE50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3BF5DDA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6244C61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036FBD8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70C6390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F86DE1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1028E975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0C90F2D1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2FBFF014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A0295D0" wp14:editId="503A359C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A6EA65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0295D0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50A6EA65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69F2EC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42794FC" wp14:editId="5D8B764A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089948C4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A45E08E" wp14:editId="75C48219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0EBFE31C" wp14:editId="72785D8B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7B893295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EA99C6E" wp14:editId="1BE2D00D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596684D9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7543D04" wp14:editId="25B5A86F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4D036973" w14:textId="38387569" w:rsidR="001E1BF1" w:rsidRPr="00031A31" w:rsidRDefault="008D1E8E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6" w:history="1">
        <w:r w:rsidR="001E1BF1" w:rsidRPr="008D1E8E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8D1E8E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8D1E8E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8D1E8E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8D1E8E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36566DC1" w14:textId="77777777" w:rsidTr="00031A31">
        <w:tc>
          <w:tcPr>
            <w:tcW w:w="2470" w:type="pct"/>
            <w:shd w:val="clear" w:color="auto" w:fill="auto"/>
          </w:tcPr>
          <w:p w14:paraId="16F13AD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3F6B30A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E37769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00CDC14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707D41C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10520A0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57C10A1" w14:textId="77777777" w:rsidTr="00031A31">
        <w:tc>
          <w:tcPr>
            <w:tcW w:w="2470" w:type="pct"/>
            <w:shd w:val="clear" w:color="auto" w:fill="auto"/>
          </w:tcPr>
          <w:p w14:paraId="2CBD511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75DCC03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30C7B8A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7904C0D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46675CA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0659B35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3A42713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21FF206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538BEBA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39DD7C9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01020C9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6A9E53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7ECBE33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ED9D2E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16D8D934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7396B2F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775BF28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1D745F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470CF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6E081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2DE0744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627D17F6" w14:textId="77777777" w:rsidTr="00031A31">
        <w:tc>
          <w:tcPr>
            <w:tcW w:w="2470" w:type="pct"/>
            <w:shd w:val="clear" w:color="auto" w:fill="auto"/>
          </w:tcPr>
          <w:p w14:paraId="18114F7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6B22958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28CFE55E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4A9F01F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11B511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2003FDC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42BD49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3087BD7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2D638BB1" w14:textId="77777777" w:rsidTr="00031A31">
        <w:tc>
          <w:tcPr>
            <w:tcW w:w="2470" w:type="pct"/>
            <w:shd w:val="clear" w:color="auto" w:fill="auto"/>
          </w:tcPr>
          <w:p w14:paraId="740D110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34524EF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54AD5B6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997BB2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6CF2DCD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3C0F2DF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2718061C" w14:textId="77777777" w:rsidTr="00031A31">
        <w:tc>
          <w:tcPr>
            <w:tcW w:w="2470" w:type="pct"/>
            <w:shd w:val="clear" w:color="auto" w:fill="auto"/>
          </w:tcPr>
          <w:p w14:paraId="5EF2BDC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2168134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30B942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4E444D1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2D4D97E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14C8ABF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717A0E0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727900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379FBFAF" w14:textId="77777777" w:rsidTr="00031A31">
        <w:tc>
          <w:tcPr>
            <w:tcW w:w="2470" w:type="pct"/>
            <w:shd w:val="clear" w:color="auto" w:fill="auto"/>
          </w:tcPr>
          <w:p w14:paraId="5FAF19A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5B778EA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14A79F7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D9D5E0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92E70B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25A7F64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DC9D573" w14:textId="77777777" w:rsidTr="00031A31">
        <w:tc>
          <w:tcPr>
            <w:tcW w:w="2470" w:type="pct"/>
            <w:shd w:val="clear" w:color="auto" w:fill="auto"/>
          </w:tcPr>
          <w:p w14:paraId="068977C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62C44FD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20383A2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281AFF5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2EC1C5E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5AD1217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23FD3B6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4DBC2B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30E76FF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5CF7BC6C" w14:textId="4B0563A1" w:rsidR="001E1BF1" w:rsidRPr="00431EE4" w:rsidRDefault="008D1E8E" w:rsidP="001E1BF1">
      <w:pPr>
        <w:rPr>
          <w:rStyle w:val="Hyperlink"/>
          <w:rFonts w:ascii="Adobe Arabic" w:hAnsi="Adobe Arabic" w:cs="Adobe Arabic"/>
          <w:b/>
          <w:bCs/>
          <w:color w:val="002060"/>
          <w:sz w:val="42"/>
          <w:szCs w:val="42"/>
          <w:u w:val="double"/>
          <w:rtl/>
          <w:lang w:bidi="ar-EG"/>
        </w:rPr>
      </w:pPr>
      <w:hyperlink r:id="rId17" w:history="1">
        <w:r w:rsidR="001E1BF1" w:rsidRPr="008D1E8E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</w:p>
    <w:p w14:paraId="6ED8A4B3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83364D6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72112" w14:textId="77777777" w:rsidR="00FE5416" w:rsidRDefault="00FE5416" w:rsidP="00F53D08">
      <w:pPr>
        <w:spacing w:line="240" w:lineRule="auto"/>
      </w:pPr>
      <w:r>
        <w:separator/>
      </w:r>
    </w:p>
  </w:endnote>
  <w:endnote w:type="continuationSeparator" w:id="0">
    <w:p w14:paraId="6479F340" w14:textId="77777777" w:rsidR="00FE5416" w:rsidRDefault="00FE5416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D3BF" w14:textId="77777777" w:rsidR="00B928B1" w:rsidRDefault="00B928B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A2F60" w14:textId="238E628D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928B1">
          <w:rPr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6AE15DAA" wp14:editId="4EA7CF94">
                  <wp:simplePos x="0" y="0"/>
                  <wp:positionH relativeFrom="column">
                    <wp:posOffset>5510530</wp:posOffset>
                  </wp:positionH>
                  <wp:positionV relativeFrom="paragraph">
                    <wp:posOffset>524510</wp:posOffset>
                  </wp:positionV>
                  <wp:extent cx="1628775" cy="304800"/>
                  <wp:effectExtent l="0" t="0" r="0" b="0"/>
                  <wp:wrapNone/>
                  <wp:docPr id="3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28775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F640FB" w14:textId="77777777" w:rsidR="00B928B1" w:rsidRPr="009E1C2A" w:rsidRDefault="00B928B1" w:rsidP="00B928B1">
                              <w:pPr>
                                <w:spacing w:line="240" w:lineRule="auto"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color w:val="A8D08D" w:themeColor="accent6" w:themeTint="99"/>
                                  <w:lang w:bidi="ar-JO"/>
                                </w:rPr>
                              </w:pPr>
                              <w:r w:rsidRPr="009E1C2A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color w:val="A8D08D" w:themeColor="accent6" w:themeTint="99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AE15DAA"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065" type="#_x0000_t202" style="position:absolute;left:0;text-align:left;margin-left:433.9pt;margin-top:41.3pt;width:128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" filled="f" stroked="f" strokeweight=".5pt">
                  <v:textbox>
                    <w:txbxContent>
                      <w:p w14:paraId="6FF640FB" w14:textId="77777777" w:rsidR="00B928B1" w:rsidRPr="009E1C2A" w:rsidRDefault="00B928B1" w:rsidP="00B928B1">
                        <w:pPr>
                          <w:spacing w:line="240" w:lineRule="auto"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color w:val="A8D08D" w:themeColor="accent6" w:themeTint="99"/>
                            <w:lang w:bidi="ar-JO"/>
                          </w:rPr>
                        </w:pPr>
                        <w:r w:rsidRPr="009E1C2A">
                          <w:rPr>
                            <w:rFonts w:ascii="Sakkal Majalla" w:hAnsi="Sakkal Majalla" w:cs="Sakkal Majalla"/>
                            <w:b/>
                            <w:bCs/>
                            <w:color w:val="A8D08D" w:themeColor="accent6" w:themeTint="99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928B1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CEAD2A1" wp14:editId="19E1D8E2">
                  <wp:simplePos x="0" y="0"/>
                  <wp:positionH relativeFrom="column">
                    <wp:posOffset>4248150</wp:posOffset>
                  </wp:positionH>
                  <wp:positionV relativeFrom="paragraph">
                    <wp:posOffset>549910</wp:posOffset>
                  </wp:positionV>
                  <wp:extent cx="1375410" cy="254000"/>
                  <wp:effectExtent l="0" t="0" r="0" b="0"/>
                  <wp:wrapNone/>
                  <wp:docPr id="2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37541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E6A1FC" w14:textId="77777777" w:rsidR="00B928B1" w:rsidRPr="007C020A" w:rsidRDefault="00B928B1" w:rsidP="00B928B1">
                              <w:pPr>
                                <w:bidi w:val="0"/>
                                <w:spacing w:line="240" w:lineRule="auto"/>
                                <w:rPr>
                                  <w:rFonts w:asciiTheme="majorBidi" w:hAnsiTheme="majorBidi" w:cstheme="majorBidi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</w:pPr>
                              <w:r w:rsidRPr="007C020A">
                                <w:rPr>
                                  <w:rFonts w:asciiTheme="majorBidi" w:hAnsiTheme="majorBidi" w:cstheme="majorBidi"/>
                                  <w:color w:val="538135" w:themeColor="accent6" w:themeShade="BF"/>
                                  <w:sz w:val="18"/>
                                  <w:szCs w:val="18"/>
                                </w:rPr>
                                <w:t>www.dawliatraining.com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CEAD2A1" id="مستطيل 2" o:spid="_x0000_s1066" style="position:absolute;left:0;text-align:left;margin-left:334.5pt;margin-top:43.3pt;width:108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" filled="f" stroked="f" strokeweight="1pt">
                  <v:textbox>
                    <w:txbxContent>
                      <w:p w14:paraId="73E6A1FC" w14:textId="77777777" w:rsidR="00B928B1" w:rsidRPr="007C020A" w:rsidRDefault="00B928B1" w:rsidP="00B928B1">
                        <w:pPr>
                          <w:bidi w:val="0"/>
                          <w:spacing w:line="240" w:lineRule="auto"/>
                          <w:rPr>
                            <w:rFonts w:asciiTheme="majorBidi" w:hAnsiTheme="majorBidi" w:cstheme="majorBidi"/>
                            <w:color w:val="538135" w:themeColor="accent6" w:themeShade="BF"/>
                            <w:sz w:val="18"/>
                            <w:szCs w:val="18"/>
                          </w:rPr>
                        </w:pPr>
                        <w:r w:rsidRPr="007C020A">
                          <w:rPr>
                            <w:rFonts w:asciiTheme="majorBidi" w:hAnsiTheme="majorBidi" w:cstheme="majorBidi"/>
                            <w:color w:val="538135" w:themeColor="accent6" w:themeShade="BF"/>
                            <w:sz w:val="18"/>
                            <w:szCs w:val="18"/>
                          </w:rPr>
                          <w:t>www.dawliatraining.com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6CD8606F" wp14:editId="43F86E4C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3421A319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00A846E0" w14:textId="28677B4A" w:rsidR="008D42C1" w:rsidRPr="000F243F" w:rsidRDefault="00B928B1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027AA00" wp14:editId="5981AC67">
              <wp:simplePos x="0" y="0"/>
              <wp:positionH relativeFrom="column">
                <wp:posOffset>2164715</wp:posOffset>
              </wp:positionH>
              <wp:positionV relativeFrom="paragraph">
                <wp:posOffset>139065</wp:posOffset>
              </wp:positionV>
              <wp:extent cx="1628775" cy="304800"/>
              <wp:effectExtent l="0" t="0" r="0" b="0"/>
              <wp:wrapNone/>
              <wp:docPr id="280786396" name="مربع نص 2807863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2A6B48" w14:textId="77777777" w:rsidR="00B928B1" w:rsidRPr="00B928B1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B928B1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27AA00" id="مربع نص 280786396" o:spid="_x0000_s1067" type="#_x0000_t202" style="position:absolute;left:0;text-align:left;margin-left:170.45pt;margin-top:10.95pt;width:128.2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" filled="f" stroked="f" strokeweight=".5pt">
              <v:textbox>
                <w:txbxContent>
                  <w:p w14:paraId="712A6B48" w14:textId="77777777" w:rsidR="00B928B1" w:rsidRPr="00B928B1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B928B1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FF156A" wp14:editId="1B6000C7">
              <wp:simplePos x="0" y="0"/>
              <wp:positionH relativeFrom="column">
                <wp:posOffset>-261070</wp:posOffset>
              </wp:positionH>
              <wp:positionV relativeFrom="paragraph">
                <wp:posOffset>133350</wp:posOffset>
              </wp:positionV>
              <wp:extent cx="1375410" cy="254000"/>
              <wp:effectExtent l="0" t="0" r="0" b="0"/>
              <wp:wrapNone/>
              <wp:docPr id="1130989554" name="مستطيل 11309895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B21B11" w14:textId="77777777" w:rsidR="00B928B1" w:rsidRPr="007C020A" w:rsidRDefault="00B928B1" w:rsidP="00B928B1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FF156A" id="مستطيل 1130989554" o:spid="_x0000_s1068" style="position:absolute;left:0;text-align:left;margin-left:-20.55pt;margin-top:10.5pt;width:108.3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" filled="f" stroked="f" strokeweight="1pt">
              <v:textbox>
                <w:txbxContent>
                  <w:p w14:paraId="78B21B11" w14:textId="77777777" w:rsidR="00B928B1" w:rsidRPr="007C020A" w:rsidRDefault="00B928B1" w:rsidP="00B928B1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5F828C" wp14:editId="2D57AE57">
              <wp:simplePos x="0" y="0"/>
              <wp:positionH relativeFrom="column">
                <wp:posOffset>4357370</wp:posOffset>
              </wp:positionH>
              <wp:positionV relativeFrom="paragraph">
                <wp:posOffset>231775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2A6DAE" w14:textId="77777777" w:rsidR="00B928B1" w:rsidRPr="00DC31A5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4DBE85F9" w14:textId="77777777" w:rsidR="00B928B1" w:rsidRPr="00DC31A5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1269287" w14:textId="77777777" w:rsidR="00B928B1" w:rsidRPr="00DC31A5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5FCFFC30" w14:textId="77777777" w:rsidR="00B928B1" w:rsidRPr="00DC31A5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490AB1A7" w14:textId="77777777" w:rsidR="00B928B1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3A4E22F1" w14:textId="77777777" w:rsidR="00B928B1" w:rsidRPr="00DC31A5" w:rsidRDefault="00B928B1" w:rsidP="00B928B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5F828C" id="مستطيل 38" o:spid="_x0000_s1069" style="position:absolute;left:0;text-align:left;margin-left:343.1pt;margin-top:18.2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" filled="f" stroked="f" strokeweight="1pt">
              <v:textbox>
                <w:txbxContent>
                  <w:p w14:paraId="432A6DAE" w14:textId="77777777" w:rsidR="00B928B1" w:rsidRPr="00DC31A5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4DBE85F9" w14:textId="77777777" w:rsidR="00B928B1" w:rsidRPr="00DC31A5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1269287" w14:textId="77777777" w:rsidR="00B928B1" w:rsidRPr="00DC31A5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5FCFFC30" w14:textId="77777777" w:rsidR="00B928B1" w:rsidRPr="00DC31A5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490AB1A7" w14:textId="77777777" w:rsidR="00B928B1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3A4E22F1" w14:textId="77777777" w:rsidR="00B928B1" w:rsidRPr="00DC31A5" w:rsidRDefault="00B928B1" w:rsidP="00B928B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6F76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6B7C2" w14:textId="77777777" w:rsidR="00FE5416" w:rsidRDefault="00FE5416" w:rsidP="00F53D08">
      <w:pPr>
        <w:spacing w:line="240" w:lineRule="auto"/>
      </w:pPr>
      <w:r>
        <w:separator/>
      </w:r>
    </w:p>
  </w:footnote>
  <w:footnote w:type="continuationSeparator" w:id="0">
    <w:p w14:paraId="73C478ED" w14:textId="77777777" w:rsidR="00FE5416" w:rsidRDefault="00FE5416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7675" w14:textId="77777777" w:rsidR="00B928B1" w:rsidRDefault="00B928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E997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420C97BC" wp14:editId="68F69FA3">
          <wp:simplePos x="0" y="0"/>
          <wp:positionH relativeFrom="leftMargin">
            <wp:posOffset>450850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BF32F2" wp14:editId="45125F21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52E606" w14:textId="2CACFD27" w:rsidR="00031A31" w:rsidRPr="00031A31" w:rsidRDefault="00B72F77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B72F77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تحليل البيانات باستخدام الذكاء الاصطناعي المستوى الأساسي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BF32F2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6E52E606" w14:textId="2CACFD27" w:rsidR="00031A31" w:rsidRPr="00031A31" w:rsidRDefault="00B72F77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B72F77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تحليل البيانات باستخدام الذكاء الاصطناعي المستوى الأساسي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65EB4096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60EF" w14:textId="77777777" w:rsidR="00B928B1" w:rsidRDefault="00B928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F77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C31FE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1EE4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0CCF"/>
    <w:rsid w:val="00685B67"/>
    <w:rsid w:val="006A6D23"/>
    <w:rsid w:val="006A7D92"/>
    <w:rsid w:val="006B6382"/>
    <w:rsid w:val="006C0B9D"/>
    <w:rsid w:val="006C3ECB"/>
    <w:rsid w:val="006D1D4D"/>
    <w:rsid w:val="006E04F3"/>
    <w:rsid w:val="006F0782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56C0D"/>
    <w:rsid w:val="00880428"/>
    <w:rsid w:val="00881264"/>
    <w:rsid w:val="008855B3"/>
    <w:rsid w:val="008928E3"/>
    <w:rsid w:val="008A4219"/>
    <w:rsid w:val="008A5D14"/>
    <w:rsid w:val="008D06BD"/>
    <w:rsid w:val="008D1E8E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2715"/>
    <w:rsid w:val="009B4AF8"/>
    <w:rsid w:val="009F6370"/>
    <w:rsid w:val="00A01020"/>
    <w:rsid w:val="00A03683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77"/>
    <w:rsid w:val="00B72FA3"/>
    <w:rsid w:val="00B85C78"/>
    <w:rsid w:val="00B9126E"/>
    <w:rsid w:val="00B928B1"/>
    <w:rsid w:val="00B9763C"/>
    <w:rsid w:val="00BA71A8"/>
    <w:rsid w:val="00BC4B17"/>
    <w:rsid w:val="00BE3CCA"/>
    <w:rsid w:val="00C02D67"/>
    <w:rsid w:val="00C041B9"/>
    <w:rsid w:val="00C121AE"/>
    <w:rsid w:val="00C13BE5"/>
    <w:rsid w:val="00C270E4"/>
    <w:rsid w:val="00C70FC6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34ABD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E3E23"/>
    <w:rsid w:val="00FE5416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D1725"/>
  <w15:chartTrackingRefBased/>
  <w15:docId w15:val="{4178CCB6-D755-4800-87BC-C7ABA164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8D1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://www.dawliatraining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3</TotalTime>
  <Pages>5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2025-11-14T07:08:00Z</dcterms:created>
  <dcterms:modified xsi:type="dcterms:W3CDTF">2026-03-08T07:47:00Z</dcterms:modified>
</cp:coreProperties>
</file>